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FA1EE5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="00517169"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="00517169"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="00517169"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="00517169"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F5196C" w:rsidTr="00F5196C">
        <w:trPr>
          <w:trHeight w:val="284"/>
        </w:trPr>
        <w:tc>
          <w:tcPr>
            <w:tcW w:w="4788" w:type="dxa"/>
            <w:vMerge w:val="restart"/>
          </w:tcPr>
          <w:p w:rsidR="00C83B41" w:rsidRPr="00F5196C" w:rsidRDefault="00C83B41" w:rsidP="00C83B41">
            <w:pPr>
              <w:rPr>
                <w:rFonts w:cs="Arial"/>
                <w:szCs w:val="22"/>
              </w:rPr>
            </w:pPr>
            <w:r w:rsidRPr="00F5196C">
              <w:rPr>
                <w:rFonts w:cs="Arial"/>
                <w:szCs w:val="22"/>
              </w:rPr>
              <w:t>Name of Candidate</w:t>
            </w:r>
          </w:p>
          <w:p w:rsidR="00314E8D" w:rsidRPr="00F5196C" w:rsidRDefault="00C83B41" w:rsidP="00351A43">
            <w:pPr>
              <w:rPr>
                <w:rFonts w:cs="Arial"/>
                <w:szCs w:val="22"/>
              </w:rPr>
            </w:pPr>
            <w:r w:rsidRPr="00F5196C">
              <w:rPr>
                <w:rFonts w:cs="Arial"/>
                <w:szCs w:val="22"/>
              </w:rPr>
              <w:t>Candidate’s Address</w:t>
            </w:r>
          </w:p>
        </w:tc>
        <w:tc>
          <w:tcPr>
            <w:tcW w:w="2160" w:type="dxa"/>
            <w:shd w:val="clear" w:color="auto" w:fill="auto"/>
          </w:tcPr>
          <w:p w:rsidR="00E70B35" w:rsidRPr="00F5196C" w:rsidRDefault="00E70B35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F5196C" w:rsidRDefault="00E70B35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F5196C" w:rsidRDefault="00FE5740" w:rsidP="00F5196C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284"/>
        </w:trPr>
        <w:tc>
          <w:tcPr>
            <w:tcW w:w="4788" w:type="dxa"/>
            <w:vMerge/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5196C" w:rsidRDefault="00A9793C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Phone</w:t>
            </w:r>
            <w:r w:rsidR="00C77842" w:rsidRPr="00F5196C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5196C" w:rsidTr="00F5196C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F5196C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F5196C" w:rsidRDefault="00C77842" w:rsidP="00F5196C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5196C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F5196C" w:rsidRDefault="00C77842" w:rsidP="00F5196C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C83B41" w:rsidRPr="003627DC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  <w:szCs w:val="22"/>
        </w:rPr>
      </w:pPr>
      <w:r w:rsidRPr="003627DC">
        <w:rPr>
          <w:rFonts w:ascii="Arial" w:hAnsi="Arial" w:cs="Arial"/>
          <w:sz w:val="22"/>
          <w:szCs w:val="22"/>
        </w:rPr>
        <w:t xml:space="preserve">Dear </w:t>
      </w:r>
    </w:p>
    <w:p w:rsidR="00884D66" w:rsidRDefault="00884D66" w:rsidP="00884D66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b/>
          <w:sz w:val="22"/>
          <w:szCs w:val="22"/>
        </w:rPr>
      </w:pPr>
    </w:p>
    <w:p w:rsidR="00833170" w:rsidRDefault="003B7F5E" w:rsidP="00884D66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Scottish Local Government Election</w:t>
      </w:r>
      <w:r w:rsidR="000330C0">
        <w:rPr>
          <w:rFonts w:ascii="Arial" w:hAnsi="Arial" w:cs="Arial"/>
          <w:b/>
          <w:sz w:val="22"/>
          <w:szCs w:val="22"/>
        </w:rPr>
        <w:t>s</w:t>
      </w:r>
      <w:r>
        <w:rPr>
          <w:rFonts w:ascii="Arial" w:hAnsi="Arial" w:cs="Arial"/>
          <w:b/>
          <w:sz w:val="22"/>
          <w:szCs w:val="22"/>
        </w:rPr>
        <w:t xml:space="preserve"> – (</w:t>
      </w:r>
      <w:r w:rsidR="00A37DD7">
        <w:rPr>
          <w:rFonts w:ascii="Arial" w:hAnsi="Arial" w:cs="Arial"/>
          <w:b/>
          <w:sz w:val="22"/>
          <w:szCs w:val="22"/>
        </w:rPr>
        <w:t>Name)</w:t>
      </w:r>
      <w:r>
        <w:rPr>
          <w:rFonts w:ascii="Arial" w:hAnsi="Arial" w:cs="Arial"/>
          <w:b/>
          <w:sz w:val="22"/>
          <w:szCs w:val="22"/>
        </w:rPr>
        <w:t xml:space="preserve"> Council</w:t>
      </w:r>
      <w:r w:rsidR="00884D66">
        <w:rPr>
          <w:rFonts w:ascii="Arial" w:hAnsi="Arial" w:cs="Arial"/>
          <w:b/>
          <w:sz w:val="22"/>
          <w:szCs w:val="22"/>
        </w:rPr>
        <w:t xml:space="preserve"> – Thursday 4 May 2017</w:t>
      </w:r>
    </w:p>
    <w:p w:rsidR="0026634E" w:rsidRDefault="00274C7E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Electoral Ward No </w:t>
      </w:r>
      <w:r w:rsidR="0026634E">
        <w:rPr>
          <w:rFonts w:ascii="Arial" w:hAnsi="Arial" w:cs="Arial"/>
          <w:b/>
          <w:sz w:val="22"/>
        </w:rPr>
        <w:t xml:space="preserve">(No and Name) 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Candidate’s Valid Nomination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 acknowledge receipt of your nomination paper and </w:t>
      </w:r>
      <w:r w:rsidRPr="007F0233">
        <w:rPr>
          <w:rFonts w:ascii="Arial" w:hAnsi="Arial" w:cs="Arial"/>
          <w:sz w:val="22"/>
        </w:rPr>
        <w:t xml:space="preserve">hereby </w:t>
      </w:r>
      <w:r>
        <w:rPr>
          <w:rFonts w:ascii="Arial" w:hAnsi="Arial" w:cs="Arial"/>
          <w:sz w:val="22"/>
        </w:rPr>
        <w:t xml:space="preserve">confirm </w:t>
      </w:r>
      <w:r w:rsidR="0026634E">
        <w:rPr>
          <w:rFonts w:ascii="Arial" w:hAnsi="Arial" w:cs="Arial"/>
          <w:sz w:val="22"/>
        </w:rPr>
        <w:t xml:space="preserve">that your nomination for Ward No </w:t>
      </w:r>
      <w:r w:rsidR="0026634E" w:rsidRPr="00AE114B">
        <w:rPr>
          <w:rFonts w:ascii="Arial" w:hAnsi="Arial" w:cs="Arial"/>
          <w:b/>
          <w:sz w:val="22"/>
        </w:rPr>
        <w:t>(No and Name)</w:t>
      </w:r>
      <w:r w:rsidR="0026634E">
        <w:rPr>
          <w:rFonts w:ascii="Arial" w:hAnsi="Arial" w:cs="Arial"/>
          <w:sz w:val="22"/>
        </w:rPr>
        <w:t xml:space="preserve"> </w:t>
      </w:r>
      <w:r w:rsidRPr="007F0233">
        <w:rPr>
          <w:rFonts w:ascii="Arial" w:hAnsi="Arial" w:cs="Arial"/>
          <w:sz w:val="22"/>
        </w:rPr>
        <w:t>is valid.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To assist Candidates and Election Agents, a briefing session will be held </w:t>
      </w:r>
      <w:r w:rsidR="00A37DD7">
        <w:rPr>
          <w:rFonts w:ascii="Arial" w:hAnsi="Arial"/>
          <w:sz w:val="22"/>
        </w:rPr>
        <w:t>(add details of briefings).</w:t>
      </w:r>
      <w:r>
        <w:rPr>
          <w:rFonts w:ascii="Arial" w:hAnsi="Arial"/>
          <w:sz w:val="22"/>
        </w:rPr>
        <w:t xml:space="preserve">  This session</w:t>
      </w:r>
      <w:r w:rsidR="00A37DD7">
        <w:rPr>
          <w:rFonts w:ascii="Arial" w:hAnsi="Arial"/>
          <w:sz w:val="22"/>
        </w:rPr>
        <w:t>/These sessions</w:t>
      </w:r>
      <w:r>
        <w:rPr>
          <w:rFonts w:ascii="Arial" w:hAnsi="Arial"/>
          <w:sz w:val="22"/>
        </w:rPr>
        <w:t xml:space="preserve"> will provide further information about the poll/count and give you the opportunity to clarify any issues.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</w:p>
    <w:p w:rsidR="00C83B41" w:rsidRPr="00021F05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If you have appointed an Election Agent I would advise you that they have been notified separately about the briefing session.</w:t>
      </w: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jc w:val="both"/>
        <w:rPr>
          <w:rFonts w:ascii="Arial" w:hAnsi="Arial" w:cs="Arial"/>
          <w:sz w:val="22"/>
        </w:rPr>
      </w:pPr>
    </w:p>
    <w:p w:rsidR="00C83B41" w:rsidRPr="007F0233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 w:rsidRPr="007F0233">
        <w:rPr>
          <w:rFonts w:ascii="Arial" w:hAnsi="Arial" w:cs="Arial"/>
          <w:sz w:val="22"/>
        </w:rPr>
        <w:t>Yours sincerely</w:t>
      </w: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</w:p>
    <w:p w:rsidR="00C83B41" w:rsidRPr="00DC4C76" w:rsidRDefault="0026634E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(RO’s Name)</w:t>
      </w:r>
    </w:p>
    <w:p w:rsidR="00C83B41" w:rsidRPr="00793598" w:rsidRDefault="00C83B41" w:rsidP="00C83B41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tLeast"/>
        <w:rPr>
          <w:rFonts w:ascii="Arial" w:hAnsi="Arial" w:cs="Arial"/>
          <w:sz w:val="22"/>
        </w:rPr>
      </w:pPr>
      <w:r w:rsidRPr="00793598">
        <w:rPr>
          <w:rFonts w:ascii="Arial" w:hAnsi="Arial" w:cs="Arial"/>
          <w:b/>
          <w:sz w:val="22"/>
        </w:rPr>
        <w:t>Returning Officer</w:t>
      </w:r>
    </w:p>
    <w:p w:rsidR="00C83B41" w:rsidRPr="00793598" w:rsidRDefault="00C83B41" w:rsidP="00C83B41">
      <w:pPr>
        <w:widowControl/>
        <w:rPr>
          <w:rFonts w:cs="Arial"/>
          <w:szCs w:val="22"/>
        </w:rPr>
      </w:pPr>
    </w:p>
    <w:p w:rsidR="007F2B20" w:rsidRPr="003470F3" w:rsidRDefault="007F2B20" w:rsidP="00C97870">
      <w:pPr>
        <w:widowControl/>
        <w:rPr>
          <w:szCs w:val="22"/>
        </w:rPr>
      </w:pPr>
    </w:p>
    <w:sectPr w:rsidR="007F2B20" w:rsidRPr="003470F3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4BB" w:rsidRDefault="00B904BB">
      <w:r>
        <w:separator/>
      </w:r>
    </w:p>
  </w:endnote>
  <w:endnote w:type="continuationSeparator" w:id="0">
    <w:p w:rsidR="00B904BB" w:rsidRDefault="00B90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F2C" w:rsidRPr="00AE114B" w:rsidRDefault="00FA1EE5" w:rsidP="00AE114B">
    <w:pPr>
      <w:pStyle w:val="Footer"/>
      <w:rPr>
        <w:sz w:val="18"/>
        <w:szCs w:val="18"/>
      </w:rPr>
    </w:pPr>
    <w:r w:rsidRPr="00AE114B">
      <w:rPr>
        <w:sz w:val="18"/>
        <w:szCs w:val="18"/>
      </w:rPr>
      <w:fldChar w:fldCharType="begin"/>
    </w:r>
    <w:r w:rsidR="00AE114B" w:rsidRPr="00AE114B">
      <w:rPr>
        <w:sz w:val="18"/>
        <w:szCs w:val="18"/>
      </w:rPr>
      <w:instrText xml:space="preserve"> FILENAME </w:instrText>
    </w:r>
    <w:r w:rsidRPr="00AE114B">
      <w:rPr>
        <w:sz w:val="18"/>
        <w:szCs w:val="18"/>
      </w:rPr>
      <w:fldChar w:fldCharType="separate"/>
    </w:r>
    <w:r w:rsidR="005C230B">
      <w:rPr>
        <w:noProof/>
        <w:sz w:val="18"/>
        <w:szCs w:val="18"/>
      </w:rPr>
      <w:t>2 Letter to Cand re valid nom (C) LG.doc</w:t>
    </w:r>
    <w:r w:rsidRPr="00AE114B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4BB" w:rsidRDefault="00B904BB">
      <w:r>
        <w:separator/>
      </w:r>
    </w:p>
  </w:footnote>
  <w:footnote w:type="continuationSeparator" w:id="0">
    <w:p w:rsidR="00B904BB" w:rsidRDefault="00B90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559" w:rsidRPr="006D4B44" w:rsidRDefault="003470F3" w:rsidP="0026634E">
    <w:pPr>
      <w:jc w:val="center"/>
      <w:rPr>
        <w:rFonts w:cs="Arial"/>
        <w:b/>
        <w:sz w:val="20"/>
      </w:rPr>
    </w:pPr>
    <w:r>
      <w:rPr>
        <w:rFonts w:cs="Arial"/>
        <w:sz w:val="20"/>
      </w:rPr>
      <w:t xml:space="preserve">Returning Officer  </w:t>
    </w:r>
    <w:r w:rsidR="0026634E">
      <w:rPr>
        <w:rFonts w:cs="Arial"/>
        <w:b/>
        <w:sz w:val="20"/>
      </w:rPr>
      <w:t>(RO’s name)</w:t>
    </w:r>
  </w:p>
  <w:p w:rsidR="00142559" w:rsidRPr="006D4B44" w:rsidRDefault="003470F3" w:rsidP="0098152D">
    <w:pPr>
      <w:pStyle w:val="Heading1"/>
      <w:jc w:val="center"/>
      <w:rPr>
        <w:sz w:val="20"/>
      </w:rPr>
    </w:pPr>
    <w:r>
      <w:rPr>
        <w:sz w:val="20"/>
      </w:rPr>
      <w:t>Election</w:t>
    </w:r>
    <w:r w:rsidR="00ED2155">
      <w:rPr>
        <w:sz w:val="20"/>
      </w:rPr>
      <w:t xml:space="preserve">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330C0"/>
    <w:rsid w:val="00046E4D"/>
    <w:rsid w:val="000537ED"/>
    <w:rsid w:val="00063906"/>
    <w:rsid w:val="000B7672"/>
    <w:rsid w:val="000C2FC1"/>
    <w:rsid w:val="000D4A7C"/>
    <w:rsid w:val="000F55A3"/>
    <w:rsid w:val="00134C61"/>
    <w:rsid w:val="001419D0"/>
    <w:rsid w:val="00142559"/>
    <w:rsid w:val="00157940"/>
    <w:rsid w:val="001714F2"/>
    <w:rsid w:val="00172934"/>
    <w:rsid w:val="001A7159"/>
    <w:rsid w:val="00201AAE"/>
    <w:rsid w:val="00205AAE"/>
    <w:rsid w:val="00234FA0"/>
    <w:rsid w:val="0026634E"/>
    <w:rsid w:val="002704AD"/>
    <w:rsid w:val="00274C7E"/>
    <w:rsid w:val="00280664"/>
    <w:rsid w:val="002A42F8"/>
    <w:rsid w:val="002B3276"/>
    <w:rsid w:val="002B3321"/>
    <w:rsid w:val="002C1112"/>
    <w:rsid w:val="002E4C28"/>
    <w:rsid w:val="002F5436"/>
    <w:rsid w:val="00313F8A"/>
    <w:rsid w:val="00314E8D"/>
    <w:rsid w:val="003246A4"/>
    <w:rsid w:val="0033187D"/>
    <w:rsid w:val="0033769A"/>
    <w:rsid w:val="003470F3"/>
    <w:rsid w:val="00351A43"/>
    <w:rsid w:val="00363EE4"/>
    <w:rsid w:val="00394332"/>
    <w:rsid w:val="003A0EB5"/>
    <w:rsid w:val="003B6093"/>
    <w:rsid w:val="003B7F5E"/>
    <w:rsid w:val="003C29F4"/>
    <w:rsid w:val="003D2198"/>
    <w:rsid w:val="003F1F51"/>
    <w:rsid w:val="00434015"/>
    <w:rsid w:val="0043443F"/>
    <w:rsid w:val="004509A3"/>
    <w:rsid w:val="00457D8E"/>
    <w:rsid w:val="00485FF3"/>
    <w:rsid w:val="00491E80"/>
    <w:rsid w:val="004941EA"/>
    <w:rsid w:val="00497F43"/>
    <w:rsid w:val="004A1F99"/>
    <w:rsid w:val="004B4FAE"/>
    <w:rsid w:val="004B77FB"/>
    <w:rsid w:val="004C090D"/>
    <w:rsid w:val="004C604C"/>
    <w:rsid w:val="004C6A02"/>
    <w:rsid w:val="004D0881"/>
    <w:rsid w:val="00500046"/>
    <w:rsid w:val="00517169"/>
    <w:rsid w:val="0052507A"/>
    <w:rsid w:val="005258E2"/>
    <w:rsid w:val="005326F5"/>
    <w:rsid w:val="00534D44"/>
    <w:rsid w:val="0055618B"/>
    <w:rsid w:val="00560BEA"/>
    <w:rsid w:val="00595D38"/>
    <w:rsid w:val="00596235"/>
    <w:rsid w:val="005B62BA"/>
    <w:rsid w:val="005C230B"/>
    <w:rsid w:val="005D7FCE"/>
    <w:rsid w:val="005E134D"/>
    <w:rsid w:val="00602757"/>
    <w:rsid w:val="00615458"/>
    <w:rsid w:val="00616EDB"/>
    <w:rsid w:val="00624AF4"/>
    <w:rsid w:val="00625038"/>
    <w:rsid w:val="00632AFD"/>
    <w:rsid w:val="00642A5E"/>
    <w:rsid w:val="0066680A"/>
    <w:rsid w:val="006A20CB"/>
    <w:rsid w:val="006D4B44"/>
    <w:rsid w:val="006E3570"/>
    <w:rsid w:val="00756961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33170"/>
    <w:rsid w:val="00843870"/>
    <w:rsid w:val="00843982"/>
    <w:rsid w:val="00847440"/>
    <w:rsid w:val="00856BF7"/>
    <w:rsid w:val="00856EEC"/>
    <w:rsid w:val="00862A92"/>
    <w:rsid w:val="00867779"/>
    <w:rsid w:val="00884D66"/>
    <w:rsid w:val="00884F78"/>
    <w:rsid w:val="0088549D"/>
    <w:rsid w:val="008B09A8"/>
    <w:rsid w:val="008B55B3"/>
    <w:rsid w:val="008D3F20"/>
    <w:rsid w:val="008F09B8"/>
    <w:rsid w:val="008F57F8"/>
    <w:rsid w:val="00915311"/>
    <w:rsid w:val="00924630"/>
    <w:rsid w:val="00951026"/>
    <w:rsid w:val="0098152D"/>
    <w:rsid w:val="009B4796"/>
    <w:rsid w:val="009D4094"/>
    <w:rsid w:val="009D7370"/>
    <w:rsid w:val="009E063E"/>
    <w:rsid w:val="00A2174B"/>
    <w:rsid w:val="00A31E74"/>
    <w:rsid w:val="00A37DD7"/>
    <w:rsid w:val="00A46474"/>
    <w:rsid w:val="00A51446"/>
    <w:rsid w:val="00A90C84"/>
    <w:rsid w:val="00A9793C"/>
    <w:rsid w:val="00AB27E6"/>
    <w:rsid w:val="00AB2C1A"/>
    <w:rsid w:val="00AC60E4"/>
    <w:rsid w:val="00AD3567"/>
    <w:rsid w:val="00AE114B"/>
    <w:rsid w:val="00AE4C01"/>
    <w:rsid w:val="00B0435E"/>
    <w:rsid w:val="00B52CA6"/>
    <w:rsid w:val="00B72339"/>
    <w:rsid w:val="00B75574"/>
    <w:rsid w:val="00B904BB"/>
    <w:rsid w:val="00B95C92"/>
    <w:rsid w:val="00BA148D"/>
    <w:rsid w:val="00BA1F59"/>
    <w:rsid w:val="00BB2EB6"/>
    <w:rsid w:val="00BB6E43"/>
    <w:rsid w:val="00BC5EF6"/>
    <w:rsid w:val="00BE11E3"/>
    <w:rsid w:val="00C205A4"/>
    <w:rsid w:val="00C50B48"/>
    <w:rsid w:val="00C53022"/>
    <w:rsid w:val="00C55B1B"/>
    <w:rsid w:val="00C6434F"/>
    <w:rsid w:val="00C65A67"/>
    <w:rsid w:val="00C73E7E"/>
    <w:rsid w:val="00C77842"/>
    <w:rsid w:val="00C83B41"/>
    <w:rsid w:val="00C92BD9"/>
    <w:rsid w:val="00C9678A"/>
    <w:rsid w:val="00C97870"/>
    <w:rsid w:val="00CA16E1"/>
    <w:rsid w:val="00CA619F"/>
    <w:rsid w:val="00CC4A63"/>
    <w:rsid w:val="00CC53E8"/>
    <w:rsid w:val="00CE123F"/>
    <w:rsid w:val="00D125DB"/>
    <w:rsid w:val="00D15267"/>
    <w:rsid w:val="00D15D51"/>
    <w:rsid w:val="00D35D0F"/>
    <w:rsid w:val="00D41110"/>
    <w:rsid w:val="00D43FF4"/>
    <w:rsid w:val="00D52707"/>
    <w:rsid w:val="00D73653"/>
    <w:rsid w:val="00D8051E"/>
    <w:rsid w:val="00D904E9"/>
    <w:rsid w:val="00D925E6"/>
    <w:rsid w:val="00DC4C76"/>
    <w:rsid w:val="00DE4558"/>
    <w:rsid w:val="00DF18B8"/>
    <w:rsid w:val="00DF5FD1"/>
    <w:rsid w:val="00E04DCE"/>
    <w:rsid w:val="00E064EE"/>
    <w:rsid w:val="00E40CA0"/>
    <w:rsid w:val="00E553EA"/>
    <w:rsid w:val="00E6707B"/>
    <w:rsid w:val="00E70B35"/>
    <w:rsid w:val="00E71F2C"/>
    <w:rsid w:val="00E83702"/>
    <w:rsid w:val="00E84682"/>
    <w:rsid w:val="00EA0196"/>
    <w:rsid w:val="00EC10B0"/>
    <w:rsid w:val="00ED2155"/>
    <w:rsid w:val="00EF099B"/>
    <w:rsid w:val="00EF3384"/>
    <w:rsid w:val="00EF3662"/>
    <w:rsid w:val="00EF6089"/>
    <w:rsid w:val="00F1040E"/>
    <w:rsid w:val="00F16761"/>
    <w:rsid w:val="00F17B94"/>
    <w:rsid w:val="00F23CAA"/>
    <w:rsid w:val="00F5196C"/>
    <w:rsid w:val="00F72AB9"/>
    <w:rsid w:val="00FA1EE5"/>
    <w:rsid w:val="00FA2D00"/>
    <w:rsid w:val="00FA5886"/>
    <w:rsid w:val="00FB0224"/>
    <w:rsid w:val="00FD3D03"/>
    <w:rsid w:val="00FE0C14"/>
    <w:rsid w:val="00FE1A37"/>
    <w:rsid w:val="00FE4B66"/>
    <w:rsid w:val="00FE5740"/>
    <w:rsid w:val="00FF2524"/>
    <w:rsid w:val="00FF6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83B41"/>
    <w:rPr>
      <w:rFonts w:ascii="Times New Roman" w:hAnsi="Times New Roman"/>
      <w:snapToGrid w:val="0"/>
      <w:sz w:val="24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</w:rPr>
  </w:style>
  <w:style w:type="paragraph" w:styleId="Title">
    <w:name w:val="Title"/>
    <w:basedOn w:val="Normal"/>
    <w:qFormat/>
    <w:rsid w:val="00595D38"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</w:rPr>
  </w:style>
  <w:style w:type="character" w:styleId="Hyperlink">
    <w:name w:val="Hyperlink"/>
    <w:basedOn w:val="DefaultParagraphFont"/>
    <w:rsid w:val="00595D38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9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mackiesh</cp:lastModifiedBy>
  <cp:revision>4</cp:revision>
  <cp:lastPrinted>2017-01-04T16:31:00Z</cp:lastPrinted>
  <dcterms:created xsi:type="dcterms:W3CDTF">2017-01-04T16:31:00Z</dcterms:created>
  <dcterms:modified xsi:type="dcterms:W3CDTF">2017-01-11T15:08:00Z</dcterms:modified>
  <cp:category>Corporate Document Template</cp:category>
</cp:coreProperties>
</file>